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45765FE9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RAN4#9</w:t>
      </w:r>
      <w:r w:rsidR="00593AEE">
        <w:rPr>
          <w:rFonts w:cs="Arial"/>
          <w:b/>
          <w:sz w:val="24"/>
          <w:szCs w:val="24"/>
        </w:rPr>
        <w:t>6-e</w:t>
      </w:r>
      <w:r>
        <w:rPr>
          <w:rFonts w:cs="Arial"/>
          <w:b/>
          <w:sz w:val="24"/>
          <w:szCs w:val="24"/>
        </w:rPr>
        <w:tab/>
      </w:r>
      <w:r w:rsidR="00BF6CAC" w:rsidRPr="00BF6CAC">
        <w:rPr>
          <w:rFonts w:cs="Arial"/>
          <w:b/>
          <w:sz w:val="24"/>
          <w:szCs w:val="24"/>
        </w:rPr>
        <w:t>R4-2010229</w:t>
      </w:r>
    </w:p>
    <w:p w14:paraId="06BF1402" w14:textId="33CDF383" w:rsidR="00F26BE6" w:rsidRDefault="00593AEE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17</w:t>
      </w:r>
      <w:r w:rsidR="00F26BE6" w:rsidRPr="006D0B81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  <w:vertAlign w:val="superscript"/>
        </w:rPr>
        <w:t xml:space="preserve"> </w:t>
      </w:r>
      <w:r>
        <w:rPr>
          <w:rFonts w:cs="Arial"/>
          <w:b/>
          <w:sz w:val="24"/>
          <w:szCs w:val="24"/>
        </w:rPr>
        <w:t>August</w:t>
      </w:r>
      <w:r w:rsidR="00F26BE6">
        <w:rPr>
          <w:rFonts w:cs="Arial"/>
          <w:b/>
          <w:sz w:val="24"/>
          <w:szCs w:val="24"/>
        </w:rPr>
        <w:t xml:space="preserve"> 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28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 w:rsidR="00131B06">
        <w:rPr>
          <w:rFonts w:cs="Arial"/>
          <w:b/>
          <w:sz w:val="24"/>
          <w:szCs w:val="24"/>
        </w:rPr>
        <w:t>Aug</w:t>
      </w:r>
      <w:r>
        <w:rPr>
          <w:rFonts w:cs="Arial"/>
          <w:b/>
          <w:sz w:val="24"/>
          <w:szCs w:val="24"/>
        </w:rPr>
        <w:t>ust</w:t>
      </w:r>
      <w:r w:rsidR="00F26BE6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F26BE6">
        <w:rPr>
          <w:rFonts w:cs="Arial"/>
          <w:b/>
          <w:sz w:val="24"/>
          <w:szCs w:val="24"/>
        </w:rPr>
        <w:t>20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51ED13A4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22EA1F72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F93A40">
        <w:rPr>
          <w:sz w:val="22"/>
        </w:rPr>
        <w:t>CA_n7B A-MPR Simulation Results</w:t>
      </w:r>
    </w:p>
    <w:p w14:paraId="23226DA5" w14:textId="6EF44884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16339D" w:rsidRPr="0016339D">
        <w:rPr>
          <w:b/>
          <w:sz w:val="22"/>
        </w:rPr>
        <w:t>7.11.1.3</w:t>
      </w:r>
      <w:bookmarkStart w:id="1" w:name="_GoBack"/>
      <w:bookmarkEnd w:id="1"/>
    </w:p>
    <w:p w14:paraId="7AD518C5" w14:textId="41706D4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A0331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3ACB8E52" w:rsidR="006A6B9C" w:rsidRDefault="00D767C4" w:rsidP="008B10F5">
      <w:r>
        <w:t>This contributio</w:t>
      </w:r>
      <w:r w:rsidR="00EA0331">
        <w:t xml:space="preserve">n presents simulated A-MPR results for </w:t>
      </w:r>
      <w:r w:rsidR="00EA0331" w:rsidRPr="00EA0331">
        <w:t>CA_n7B</w:t>
      </w:r>
      <w:r w:rsidR="00EA0331">
        <w:t>.</w:t>
      </w:r>
    </w:p>
    <w:p w14:paraId="16375C65" w14:textId="207823D2" w:rsidR="00470375" w:rsidRDefault="00470375" w:rsidP="00470375">
      <w:pPr>
        <w:pStyle w:val="Heading1"/>
      </w:pPr>
      <w:r>
        <w:t>2</w:t>
      </w:r>
      <w:r>
        <w:tab/>
        <w:t>Simulation scenario and assumptions</w:t>
      </w:r>
    </w:p>
    <w:p w14:paraId="0B24B834" w14:textId="7C726738" w:rsidR="00947B31" w:rsidRDefault="00947B31" w:rsidP="00947B31">
      <w:r>
        <w:t>A</w:t>
      </w:r>
      <w:r w:rsidRPr="00947B31">
        <w:t>dditional spurious emission</w:t>
      </w:r>
      <w:r w:rsidR="000B7337"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</w:t>
      </w:r>
      <w:r w:rsidR="000B7337">
        <w:t xml:space="preserve"> to</w:t>
      </w:r>
      <w:r>
        <w:t xml:space="preserve"> [1],</w:t>
      </w:r>
      <w:r w:rsidRPr="00947B31">
        <w:t xml:space="preserve"> as shown</w:t>
      </w:r>
      <w:r>
        <w:t xml:space="preserve"> in</w:t>
      </w:r>
      <w:r w:rsidRPr="00947B31">
        <w:t xml:space="preserve"> Table </w:t>
      </w:r>
      <w:r>
        <w:t>1.</w:t>
      </w:r>
    </w:p>
    <w:p w14:paraId="1ABB6BE0" w14:textId="77777777" w:rsidR="00947B31" w:rsidRDefault="00947B31" w:rsidP="00947B31">
      <w:pPr>
        <w:pStyle w:val="TH"/>
        <w:rPr>
          <w:b w:val="0"/>
        </w:rPr>
      </w:pPr>
      <w:r>
        <w:t>Table 1</w:t>
      </w:r>
      <w:r w:rsidRPr="00C40F13">
        <w:t xml:space="preserve">: Additional </w:t>
      </w:r>
      <w:r>
        <w:t>spurious emissions for UE co-existence (CA_n7B)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5"/>
        <w:gridCol w:w="3347"/>
        <w:gridCol w:w="1870"/>
      </w:tblGrid>
      <w:tr w:rsidR="00947B31" w:rsidRPr="00C40F13" w14:paraId="6CC0F42D" w14:textId="77777777" w:rsidTr="00A0165B">
        <w:trPr>
          <w:cantSplit/>
          <w:trHeight w:val="381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620B5" w14:textId="77777777" w:rsidR="00947B31" w:rsidRPr="00C40F13" w:rsidRDefault="00947B31" w:rsidP="00A0165B">
            <w:pPr>
              <w:pStyle w:val="TAH"/>
            </w:pPr>
            <w:r w:rsidRPr="00C40F13">
              <w:t>Frequency range</w:t>
            </w:r>
          </w:p>
          <w:p w14:paraId="08C1794D" w14:textId="77777777" w:rsidR="00947B31" w:rsidRPr="00C40F13" w:rsidRDefault="00947B31" w:rsidP="00A0165B">
            <w:pPr>
              <w:pStyle w:val="TAH"/>
            </w:pPr>
            <w:r w:rsidRPr="00C40F13">
              <w:t>(MHz)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15745A2" w14:textId="77777777" w:rsidR="00947B31" w:rsidRPr="00C40F13" w:rsidRDefault="00947B31" w:rsidP="00A0165B">
            <w:pPr>
              <w:pStyle w:val="TAH"/>
              <w:rPr>
                <w:rFonts w:eastAsia="SimSun"/>
              </w:rPr>
            </w:pPr>
            <w:r w:rsidRPr="00C40F13">
              <w:t>Spectrum emission limit (dBm)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71658" w14:textId="77777777" w:rsidR="00947B31" w:rsidRPr="00C40F13" w:rsidRDefault="00947B31" w:rsidP="00A0165B">
            <w:pPr>
              <w:pStyle w:val="TAH"/>
            </w:pPr>
            <w:r w:rsidRPr="00C40F13">
              <w:t xml:space="preserve">Measurement bandwidth </w:t>
            </w:r>
          </w:p>
        </w:tc>
      </w:tr>
      <w:tr w:rsidR="00947B31" w:rsidRPr="00C40F13" w14:paraId="0638D917" w14:textId="77777777" w:rsidTr="00A0165B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44F42" w14:textId="77777777" w:rsidR="00947B31" w:rsidRPr="00C40F13" w:rsidRDefault="00947B31" w:rsidP="00A0165B">
            <w:pPr>
              <w:pStyle w:val="TAC"/>
            </w:pPr>
            <w:r>
              <w:t>2570 MHz – 2575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15E3C" w14:textId="77777777" w:rsidR="00947B31" w:rsidRPr="00C40F13" w:rsidRDefault="00947B31" w:rsidP="00A0165B">
            <w:pPr>
              <w:pStyle w:val="TAC"/>
            </w:pPr>
            <w:r>
              <w:t>+1.6</w:t>
            </w:r>
          </w:p>
        </w:tc>
        <w:tc>
          <w:tcPr>
            <w:tcW w:w="187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26C8F3AC" w14:textId="77777777" w:rsidR="00947B31" w:rsidRPr="00C40F13" w:rsidRDefault="00947B31" w:rsidP="00A0165B">
            <w:pPr>
              <w:pStyle w:val="TAC"/>
            </w:pPr>
            <w:r>
              <w:t>5 MHz</w:t>
            </w:r>
          </w:p>
        </w:tc>
      </w:tr>
      <w:tr w:rsidR="00947B31" w:rsidRPr="00C40F13" w14:paraId="0A5BB65B" w14:textId="77777777" w:rsidTr="00A0165B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D0565" w14:textId="77777777" w:rsidR="00947B31" w:rsidRPr="00C40F13" w:rsidRDefault="00947B31" w:rsidP="00A0165B">
            <w:pPr>
              <w:pStyle w:val="TAC"/>
            </w:pPr>
            <w:r>
              <w:t>2575 MHz – 2595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4DCD2" w14:textId="77777777" w:rsidR="00947B31" w:rsidRPr="00C40F13" w:rsidRDefault="00947B31" w:rsidP="00A0165B">
            <w:pPr>
              <w:pStyle w:val="TAC"/>
            </w:pPr>
            <w:r w:rsidRPr="00C40F13">
              <w:t>-</w:t>
            </w:r>
            <w:r>
              <w:t>15.5</w:t>
            </w:r>
          </w:p>
        </w:tc>
        <w:tc>
          <w:tcPr>
            <w:tcW w:w="187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04C811B3" w14:textId="77777777" w:rsidR="00947B31" w:rsidRPr="00C40F13" w:rsidRDefault="00947B31" w:rsidP="00A0165B">
            <w:pPr>
              <w:pStyle w:val="TAC"/>
            </w:pPr>
            <w:r>
              <w:t>5 MHz</w:t>
            </w:r>
          </w:p>
        </w:tc>
      </w:tr>
      <w:tr w:rsidR="00947B31" w:rsidRPr="00C40F13" w14:paraId="3EED99FB" w14:textId="77777777" w:rsidTr="00A0165B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F689E" w14:textId="77777777" w:rsidR="00947B31" w:rsidRDefault="00947B31" w:rsidP="00A0165B">
            <w:pPr>
              <w:pStyle w:val="TAC"/>
            </w:pPr>
            <w:r>
              <w:t>2595 MHz – 2620</w:t>
            </w:r>
            <w:r w:rsidRPr="00C40F13">
              <w:t xml:space="preserve"> </w:t>
            </w:r>
            <w:r>
              <w:t>M</w:t>
            </w:r>
            <w:r w:rsidRPr="00C40F13">
              <w:t>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D7200" w14:textId="77777777" w:rsidR="00947B31" w:rsidRPr="00C40F13" w:rsidRDefault="00947B31" w:rsidP="00A0165B">
            <w:pPr>
              <w:pStyle w:val="TAC"/>
            </w:pPr>
            <w:r>
              <w:t>-40</w:t>
            </w:r>
          </w:p>
        </w:tc>
        <w:tc>
          <w:tcPr>
            <w:tcW w:w="18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B6CE7" w14:textId="77777777" w:rsidR="00947B31" w:rsidRPr="00C40F13" w:rsidRDefault="00947B31" w:rsidP="00A0165B">
            <w:pPr>
              <w:pStyle w:val="TAC"/>
            </w:pPr>
            <w:r>
              <w:t>1 MHz</w:t>
            </w:r>
          </w:p>
        </w:tc>
      </w:tr>
    </w:tbl>
    <w:p w14:paraId="0989EBB8" w14:textId="77777777" w:rsidR="00947B31" w:rsidRDefault="00947B31" w:rsidP="00470375">
      <w:pPr>
        <w:rPr>
          <w:b/>
          <w:bCs/>
        </w:rPr>
      </w:pPr>
    </w:p>
    <w:p w14:paraId="58DABC7C" w14:textId="7EFB4B6F" w:rsidR="00947B31" w:rsidRPr="00947B31" w:rsidRDefault="00947B31" w:rsidP="00470375">
      <w:pPr>
        <w:rPr>
          <w:b/>
          <w:bCs/>
        </w:rPr>
      </w:pPr>
      <w:r w:rsidRPr="00947B31">
        <w:rPr>
          <w:b/>
          <w:bCs/>
        </w:rPr>
        <w:t>Simulation assumptions were as follows</w:t>
      </w:r>
    </w:p>
    <w:p w14:paraId="64E03F3E" w14:textId="047D600E" w:rsidR="00470375" w:rsidRDefault="00470375" w:rsidP="00470375">
      <w:r>
        <w:t>IQ-Image and LO leakage = 28 dBc</w:t>
      </w:r>
    </w:p>
    <w:p w14:paraId="09E72257" w14:textId="77777777" w:rsidR="00470375" w:rsidRDefault="00470375" w:rsidP="00470375">
      <w:r>
        <w:t>CIM3 = 60 dBc</w:t>
      </w:r>
    </w:p>
    <w:p w14:paraId="7C389261" w14:textId="650A007B" w:rsidR="00EA0331" w:rsidRDefault="00470375" w:rsidP="00470375">
      <w:r>
        <w:t>PA calibration point was 20 MHz, 15 kHz, QPSK, DFT-S-OFMA, 100 RB at lower channel edge with 0.5 dB MPR</w:t>
      </w:r>
    </w:p>
    <w:p w14:paraId="4BC14F1E" w14:textId="32942C40" w:rsidR="00545B26" w:rsidRDefault="00545B26" w:rsidP="00470375">
      <w:r>
        <w:t>No IBE or EVM was simulated</w:t>
      </w:r>
    </w:p>
    <w:p w14:paraId="709AFE89" w14:textId="572F5A73" w:rsidR="00EA0331" w:rsidRPr="00EA0331" w:rsidRDefault="000B7337" w:rsidP="00EA0331">
      <w:pPr>
        <w:pStyle w:val="Heading1"/>
      </w:pPr>
      <w:r>
        <w:t>3</w:t>
      </w:r>
      <w:r w:rsidR="006376BE">
        <w:tab/>
      </w:r>
      <w:r w:rsidR="00270309">
        <w:t>A-MPR Results for Contiguous Allocations</w:t>
      </w:r>
    </w:p>
    <w:p w14:paraId="2E22A284" w14:textId="04FC867E" w:rsidR="006376BE" w:rsidRDefault="000B7337" w:rsidP="006376BE">
      <w:pPr>
        <w:pStyle w:val="Heading2"/>
      </w:pPr>
      <w:r>
        <w:t>3.</w:t>
      </w:r>
      <w:r w:rsidR="006376BE" w:rsidRPr="006376BE">
        <w:t>1</w:t>
      </w:r>
      <w:r w:rsidR="006376BE" w:rsidRPr="006376BE">
        <w:tab/>
      </w:r>
      <w:r w:rsidR="00593AEE">
        <w:t xml:space="preserve">BW_CA </w:t>
      </w:r>
      <w:r w:rsidR="00EA0331">
        <w:rPr>
          <w:rFonts w:cs="Arial"/>
        </w:rPr>
        <w:t>≈</w:t>
      </w:r>
      <w:r w:rsidR="00593AEE">
        <w:t xml:space="preserve"> 20 MHz</w:t>
      </w:r>
    </w:p>
    <w:p w14:paraId="0A9ED5C1" w14:textId="3CB5137F" w:rsidR="00593AEE" w:rsidRDefault="00464BAD" w:rsidP="00545B26">
      <w:pPr>
        <w:jc w:val="center"/>
      </w:pPr>
      <w:r>
        <w:rPr>
          <w:noProof/>
        </w:rPr>
        <w:drawing>
          <wp:inline distT="0" distB="0" distL="0" distR="0" wp14:anchorId="6CFDD2FE" wp14:editId="60945754">
            <wp:extent cx="2996190" cy="2246381"/>
            <wp:effectExtent l="0" t="0" r="0" b="1905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B9BBA4" wp14:editId="35604783">
            <wp:extent cx="2996190" cy="2246381"/>
            <wp:effectExtent l="0" t="0" r="0" b="1905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3AEE" w:rsidRPr="00545B26">
        <w:rPr>
          <w:b/>
          <w:bCs/>
        </w:rPr>
        <w:t xml:space="preserve">Figure 1. </w:t>
      </w:r>
      <w:r w:rsidR="00545B26" w:rsidRPr="00545B26">
        <w:rPr>
          <w:b/>
          <w:bCs/>
        </w:rPr>
        <w:t xml:space="preserve">Total backoff and gating factors for </w:t>
      </w:r>
      <w:r w:rsidR="00593AEE" w:rsidRPr="00545B26">
        <w:rPr>
          <w:b/>
          <w:bCs/>
        </w:rPr>
        <w:t>10+10</w:t>
      </w:r>
      <w:r w:rsidR="00545B26" w:rsidRPr="00545B26">
        <w:rPr>
          <w:b/>
          <w:bCs/>
        </w:rPr>
        <w:t xml:space="preserve"> MHz CA with 0 Hz offset from</w:t>
      </w:r>
      <w:r w:rsidR="00545B26">
        <w:rPr>
          <w:b/>
          <w:bCs/>
        </w:rPr>
        <w:t xml:space="preserve"> the</w:t>
      </w:r>
      <w:r w:rsidR="00545B26" w:rsidRPr="00545B26">
        <w:rPr>
          <w:b/>
          <w:bCs/>
        </w:rPr>
        <w:t xml:space="preserve"> top edge of n7.</w:t>
      </w:r>
    </w:p>
    <w:p w14:paraId="5C662168" w14:textId="7853E641" w:rsidR="00593AEE" w:rsidRDefault="000B7337" w:rsidP="00593AEE">
      <w:pPr>
        <w:pStyle w:val="Heading2"/>
      </w:pPr>
      <w:r>
        <w:lastRenderedPageBreak/>
        <w:t>3.</w:t>
      </w:r>
      <w:r w:rsidR="00593AEE">
        <w:t>2</w:t>
      </w:r>
      <w:r w:rsidR="00593AEE" w:rsidRPr="006376BE">
        <w:tab/>
      </w:r>
      <w:r w:rsidR="00593AEE">
        <w:t xml:space="preserve">BW_CA </w:t>
      </w:r>
      <w:r w:rsidR="00EA0331">
        <w:t>≈</w:t>
      </w:r>
      <w:r w:rsidR="00593AEE">
        <w:t xml:space="preserve"> 25 MHz</w:t>
      </w:r>
    </w:p>
    <w:p w14:paraId="2B408EAC" w14:textId="1E4C4CE7" w:rsidR="00593AEE" w:rsidRDefault="00464BAD" w:rsidP="006531E4">
      <w:r>
        <w:rPr>
          <w:noProof/>
        </w:rPr>
        <w:drawing>
          <wp:inline distT="0" distB="0" distL="0" distR="0" wp14:anchorId="653673D1" wp14:editId="75061501">
            <wp:extent cx="2996190" cy="2246381"/>
            <wp:effectExtent l="0" t="0" r="0" b="1905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2EFE66" wp14:editId="55E29001">
            <wp:extent cx="2996190" cy="2246381"/>
            <wp:effectExtent l="0" t="0" r="0" b="1905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0B599" w14:textId="521D6FA8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Pr="00545B26">
        <w:rPr>
          <w:b/>
          <w:bCs/>
        </w:rPr>
        <w:t>. Total backoff and gating factors for 10+1</w:t>
      </w:r>
      <w:r>
        <w:rPr>
          <w:b/>
          <w:bCs/>
        </w:rPr>
        <w:t>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20FD895" w14:textId="3AE68958" w:rsidR="00593AEE" w:rsidRDefault="00464BAD" w:rsidP="006531E4">
      <w:r>
        <w:rPr>
          <w:noProof/>
        </w:rPr>
        <w:drawing>
          <wp:inline distT="0" distB="0" distL="0" distR="0" wp14:anchorId="3D81FE07" wp14:editId="3EFB14A1">
            <wp:extent cx="2996190" cy="2246381"/>
            <wp:effectExtent l="0" t="0" r="0" b="1905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2FC764" wp14:editId="790119AC">
            <wp:extent cx="2996190" cy="2246381"/>
            <wp:effectExtent l="0" t="0" r="0" b="1905"/>
            <wp:docPr id="26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F5B56" w14:textId="236A2915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3</w:t>
      </w:r>
      <w:r w:rsidRPr="00545B26">
        <w:rPr>
          <w:b/>
          <w:bCs/>
        </w:rPr>
        <w:t>. Total backoff and gating factors for 1</w:t>
      </w:r>
      <w:r>
        <w:rPr>
          <w:b/>
          <w:bCs/>
        </w:rPr>
        <w:t>5</w:t>
      </w:r>
      <w:r w:rsidRPr="00545B26">
        <w:rPr>
          <w:b/>
          <w:bCs/>
        </w:rPr>
        <w:t>+10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5FA396CE" w14:textId="589D31EA" w:rsidR="00593AEE" w:rsidRDefault="000B7337" w:rsidP="00593AEE">
      <w:pPr>
        <w:pStyle w:val="Heading2"/>
      </w:pPr>
      <w:r>
        <w:t>3.</w:t>
      </w:r>
      <w:r w:rsidR="00593AEE">
        <w:t>3</w:t>
      </w:r>
      <w:r w:rsidR="00593AEE" w:rsidRPr="006376BE">
        <w:tab/>
      </w:r>
      <w:r w:rsidR="00593AEE">
        <w:t xml:space="preserve">BW_CA </w:t>
      </w:r>
      <w:r w:rsidR="00EA0331">
        <w:t>≈</w:t>
      </w:r>
      <w:r w:rsidR="00593AEE">
        <w:t xml:space="preserve"> 30 MHz</w:t>
      </w:r>
    </w:p>
    <w:p w14:paraId="4421E2EE" w14:textId="43E777D2" w:rsidR="00593AEE" w:rsidRDefault="00464BAD" w:rsidP="006531E4">
      <w:r>
        <w:rPr>
          <w:noProof/>
        </w:rPr>
        <w:drawing>
          <wp:inline distT="0" distB="0" distL="0" distR="0" wp14:anchorId="6BCB0627" wp14:editId="66B7EF84">
            <wp:extent cx="2996190" cy="2246381"/>
            <wp:effectExtent l="0" t="0" r="0" b="1905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EC9646" wp14:editId="0C4DACE3">
            <wp:extent cx="2996190" cy="2246381"/>
            <wp:effectExtent l="0" t="0" r="0" b="1905"/>
            <wp:docPr id="28" name="Pictu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F184F" w14:textId="300D302F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4</w:t>
      </w:r>
      <w:r w:rsidRPr="00545B26">
        <w:rPr>
          <w:b/>
          <w:bCs/>
        </w:rPr>
        <w:t>. Total backoff and gating factors for 10+</w:t>
      </w:r>
      <w:r>
        <w:rPr>
          <w:b/>
          <w:bCs/>
        </w:rPr>
        <w:t>2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208A942" w14:textId="3A362307" w:rsidR="00593AEE" w:rsidRDefault="00464BAD" w:rsidP="006531E4">
      <w:r>
        <w:rPr>
          <w:noProof/>
        </w:rPr>
        <w:lastRenderedPageBreak/>
        <w:drawing>
          <wp:inline distT="0" distB="0" distL="0" distR="0" wp14:anchorId="34CD57E0" wp14:editId="44B108FD">
            <wp:extent cx="2996190" cy="2246381"/>
            <wp:effectExtent l="0" t="0" r="0" b="1905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EAA852" wp14:editId="4A483764">
            <wp:extent cx="2996190" cy="2246381"/>
            <wp:effectExtent l="0" t="0" r="0" b="1905"/>
            <wp:docPr id="30" name="Pictu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423CA" w14:textId="0D0B81B9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5</w:t>
      </w:r>
      <w:r w:rsidRPr="00545B26">
        <w:rPr>
          <w:b/>
          <w:bCs/>
        </w:rPr>
        <w:t>. Total backoff and gating factors for 1</w:t>
      </w:r>
      <w:r>
        <w:rPr>
          <w:b/>
          <w:bCs/>
        </w:rPr>
        <w:t>5</w:t>
      </w:r>
      <w:r w:rsidRPr="00545B26">
        <w:rPr>
          <w:b/>
          <w:bCs/>
        </w:rPr>
        <w:t>+1</w:t>
      </w:r>
      <w:r>
        <w:rPr>
          <w:b/>
          <w:bCs/>
        </w:rPr>
        <w:t>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67FC848A" w14:textId="4B0FAD4C" w:rsidR="00593AEE" w:rsidRDefault="00464BAD" w:rsidP="006531E4">
      <w:r>
        <w:rPr>
          <w:noProof/>
        </w:rPr>
        <w:drawing>
          <wp:inline distT="0" distB="0" distL="0" distR="0" wp14:anchorId="6BFB7381" wp14:editId="288B0105">
            <wp:extent cx="2996190" cy="2246381"/>
            <wp:effectExtent l="0" t="0" r="0" b="1905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782A9B" wp14:editId="240748AA">
            <wp:extent cx="2996190" cy="2246381"/>
            <wp:effectExtent l="0" t="0" r="0" b="1905"/>
            <wp:docPr id="32" name="Pictur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5BE91" w14:textId="79947053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6</w:t>
      </w:r>
      <w:r w:rsidRPr="00545B26">
        <w:rPr>
          <w:b/>
          <w:bCs/>
        </w:rPr>
        <w:t xml:space="preserve">. Total backoff and gating factors for </w:t>
      </w:r>
      <w:r>
        <w:rPr>
          <w:b/>
          <w:bCs/>
        </w:rPr>
        <w:t>2</w:t>
      </w:r>
      <w:r w:rsidRPr="00545B26">
        <w:rPr>
          <w:b/>
          <w:bCs/>
        </w:rPr>
        <w:t>0+10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5F79D688" w14:textId="48AA68D7" w:rsidR="00593AEE" w:rsidRDefault="000B7337" w:rsidP="00593AEE">
      <w:pPr>
        <w:pStyle w:val="Heading2"/>
      </w:pPr>
      <w:r>
        <w:t>3.</w:t>
      </w:r>
      <w:r w:rsidR="00593AEE">
        <w:t>4</w:t>
      </w:r>
      <w:r w:rsidR="00593AEE" w:rsidRPr="006376BE">
        <w:tab/>
      </w:r>
      <w:r w:rsidR="00593AEE">
        <w:t xml:space="preserve">BW_CA </w:t>
      </w:r>
      <w:r w:rsidR="00EA0331">
        <w:t>≈</w:t>
      </w:r>
      <w:r w:rsidR="00593AEE">
        <w:t xml:space="preserve"> 35 MHz</w:t>
      </w:r>
    </w:p>
    <w:p w14:paraId="115A9BEB" w14:textId="77B9023E" w:rsidR="00593AEE" w:rsidRDefault="00464BAD" w:rsidP="006531E4">
      <w:r>
        <w:rPr>
          <w:noProof/>
        </w:rPr>
        <w:drawing>
          <wp:inline distT="0" distB="0" distL="0" distR="0" wp14:anchorId="29982054" wp14:editId="4C1D015E">
            <wp:extent cx="2996190" cy="2246381"/>
            <wp:effectExtent l="0" t="0" r="0" b="1905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97ED34" wp14:editId="52738DED">
            <wp:extent cx="2996190" cy="2246381"/>
            <wp:effectExtent l="0" t="0" r="0" b="1905"/>
            <wp:docPr id="34" name="Pictur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39987" w14:textId="66CEC303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7</w:t>
      </w:r>
      <w:r w:rsidRPr="00545B26">
        <w:rPr>
          <w:b/>
          <w:bCs/>
        </w:rPr>
        <w:t>. Total backoff and gating factors for 10+</w:t>
      </w:r>
      <w:r>
        <w:rPr>
          <w:b/>
          <w:bCs/>
        </w:rPr>
        <w:t>25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7FDCC919" w14:textId="16E3745D" w:rsidR="00593AEE" w:rsidRDefault="00464BAD" w:rsidP="006531E4">
      <w:r>
        <w:rPr>
          <w:noProof/>
        </w:rPr>
        <w:lastRenderedPageBreak/>
        <w:drawing>
          <wp:inline distT="0" distB="0" distL="0" distR="0" wp14:anchorId="23B402EF" wp14:editId="4BE15DEB">
            <wp:extent cx="2996190" cy="2246381"/>
            <wp:effectExtent l="0" t="0" r="0" b="1905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F3CDEE" wp14:editId="5A2FFB80">
            <wp:extent cx="2996190" cy="2246381"/>
            <wp:effectExtent l="0" t="0" r="0" b="1905"/>
            <wp:docPr id="36" name="Pictur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3B3F5" w14:textId="064B2381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8</w:t>
      </w:r>
      <w:r w:rsidRPr="00545B26">
        <w:rPr>
          <w:b/>
          <w:bCs/>
        </w:rPr>
        <w:t xml:space="preserve">. Total backoff and gating factors for </w:t>
      </w:r>
      <w:r>
        <w:rPr>
          <w:b/>
          <w:bCs/>
        </w:rPr>
        <w:t>15</w:t>
      </w:r>
      <w:r w:rsidRPr="00545B26">
        <w:rPr>
          <w:b/>
          <w:bCs/>
        </w:rPr>
        <w:t>+</w:t>
      </w:r>
      <w:r>
        <w:rPr>
          <w:b/>
          <w:bCs/>
        </w:rPr>
        <w:t>2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2476B4E0" w14:textId="41B670E1" w:rsidR="00593AEE" w:rsidRDefault="00464BAD" w:rsidP="006531E4">
      <w:r>
        <w:rPr>
          <w:noProof/>
        </w:rPr>
        <w:drawing>
          <wp:inline distT="0" distB="0" distL="0" distR="0" wp14:anchorId="6628EE33" wp14:editId="4B471137">
            <wp:extent cx="2996190" cy="2246381"/>
            <wp:effectExtent l="0" t="0" r="0" b="1905"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154254" wp14:editId="3D9E5B25">
            <wp:extent cx="2996190" cy="2246381"/>
            <wp:effectExtent l="0" t="0" r="0" b="1905"/>
            <wp:docPr id="38" name="Pictur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57EA8" w14:textId="6984D0BE" w:rsidR="00593AEE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9</w:t>
      </w:r>
      <w:r w:rsidRPr="00545B26">
        <w:rPr>
          <w:b/>
          <w:bCs/>
        </w:rPr>
        <w:t xml:space="preserve">. Total backoff and gating factors for </w:t>
      </w:r>
      <w:r>
        <w:rPr>
          <w:b/>
          <w:bCs/>
        </w:rPr>
        <w:t>2</w:t>
      </w:r>
      <w:r w:rsidRPr="00545B26">
        <w:rPr>
          <w:b/>
          <w:bCs/>
        </w:rPr>
        <w:t>0+1</w:t>
      </w:r>
      <w:r>
        <w:rPr>
          <w:b/>
          <w:bCs/>
        </w:rPr>
        <w:t>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FBACFC3" w14:textId="1E76586D" w:rsidR="00593AEE" w:rsidRDefault="000B7337" w:rsidP="00593AEE">
      <w:pPr>
        <w:pStyle w:val="Heading2"/>
      </w:pPr>
      <w:r>
        <w:t>3.</w:t>
      </w:r>
      <w:r w:rsidR="00593AEE">
        <w:t>5</w:t>
      </w:r>
      <w:r w:rsidR="00593AEE" w:rsidRPr="006376BE">
        <w:tab/>
      </w:r>
      <w:r w:rsidR="00593AEE">
        <w:t xml:space="preserve">BW_CA </w:t>
      </w:r>
      <w:r w:rsidR="00EA0331">
        <w:t>≈</w:t>
      </w:r>
      <w:r w:rsidR="00593AEE">
        <w:t xml:space="preserve"> 40 MHz</w:t>
      </w:r>
    </w:p>
    <w:p w14:paraId="5C0BE771" w14:textId="62E8A7B1" w:rsidR="00593AEE" w:rsidRDefault="00464BAD" w:rsidP="006531E4">
      <w:r>
        <w:rPr>
          <w:noProof/>
        </w:rPr>
        <w:drawing>
          <wp:inline distT="0" distB="0" distL="0" distR="0" wp14:anchorId="1444AA2F" wp14:editId="2941820D">
            <wp:extent cx="2996190" cy="2246381"/>
            <wp:effectExtent l="0" t="0" r="0" b="1905"/>
            <wp:docPr id="40" name="Pictur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76290A" wp14:editId="5A112226">
            <wp:extent cx="2996190" cy="2246381"/>
            <wp:effectExtent l="0" t="0" r="0" b="1905"/>
            <wp:docPr id="41" name="Pictur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FD71D" w14:textId="497A61A6" w:rsidR="00270309" w:rsidRDefault="00545B26" w:rsidP="00545B26">
      <w:pPr>
        <w:jc w:val="center"/>
      </w:pPr>
      <w:r w:rsidRPr="00545B26">
        <w:rPr>
          <w:b/>
          <w:bCs/>
        </w:rPr>
        <w:t>Figure 1</w:t>
      </w:r>
      <w:r>
        <w:rPr>
          <w:b/>
          <w:bCs/>
        </w:rPr>
        <w:t>0</w:t>
      </w:r>
      <w:r w:rsidRPr="00545B26">
        <w:rPr>
          <w:b/>
          <w:bCs/>
        </w:rPr>
        <w:t>. Total backoff and gating factors for 10+</w:t>
      </w:r>
      <w:r>
        <w:rPr>
          <w:b/>
          <w:bCs/>
        </w:rPr>
        <w:t>3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3803E5E1" w14:textId="0031E657" w:rsidR="00270309" w:rsidRDefault="00464BAD" w:rsidP="006531E4">
      <w:r>
        <w:rPr>
          <w:noProof/>
        </w:rPr>
        <w:lastRenderedPageBreak/>
        <w:drawing>
          <wp:inline distT="0" distB="0" distL="0" distR="0" wp14:anchorId="44F79AF8" wp14:editId="6A00E7B2">
            <wp:extent cx="2996190" cy="2246381"/>
            <wp:effectExtent l="0" t="0" r="0" b="1905"/>
            <wp:docPr id="42" name="Pictur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5E3701" wp14:editId="5A70D8F6">
            <wp:extent cx="2996190" cy="2246381"/>
            <wp:effectExtent l="0" t="0" r="0" b="1905"/>
            <wp:docPr id="44" name="Pictur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D11CF" w14:textId="0981DFD8" w:rsidR="00270309" w:rsidRDefault="00545B26" w:rsidP="006531E4">
      <w:r w:rsidRPr="00545B26">
        <w:rPr>
          <w:b/>
          <w:bCs/>
        </w:rPr>
        <w:t xml:space="preserve">Figure </w:t>
      </w:r>
      <w:r>
        <w:rPr>
          <w:b/>
          <w:bCs/>
        </w:rPr>
        <w:t>1</w:t>
      </w:r>
      <w:r w:rsidRPr="00545B26">
        <w:rPr>
          <w:b/>
          <w:bCs/>
        </w:rPr>
        <w:t>1. Total backoff and gating factors for 1</w:t>
      </w:r>
      <w:r>
        <w:rPr>
          <w:b/>
          <w:bCs/>
        </w:rPr>
        <w:t>5</w:t>
      </w:r>
      <w:r w:rsidRPr="00545B26">
        <w:rPr>
          <w:b/>
          <w:bCs/>
        </w:rPr>
        <w:t>+</w:t>
      </w:r>
      <w:r>
        <w:rPr>
          <w:b/>
          <w:bCs/>
        </w:rPr>
        <w:t>25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9229E56" w14:textId="632022D9" w:rsidR="00270309" w:rsidRDefault="00464BAD" w:rsidP="006531E4">
      <w:r>
        <w:rPr>
          <w:noProof/>
        </w:rPr>
        <w:drawing>
          <wp:inline distT="0" distB="0" distL="0" distR="0" wp14:anchorId="403E7425" wp14:editId="36FA87EF">
            <wp:extent cx="2996190" cy="2246381"/>
            <wp:effectExtent l="0" t="0" r="0" b="1905"/>
            <wp:docPr id="46" name="Picture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E5C6D5" wp14:editId="2409B7B7">
            <wp:extent cx="2996190" cy="2246381"/>
            <wp:effectExtent l="0" t="0" r="0" b="1905"/>
            <wp:docPr id="48" name="Picture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35EB8" w14:textId="5A0F24BE" w:rsidR="00593AEE" w:rsidRDefault="00545B26" w:rsidP="00545B26">
      <w:pPr>
        <w:jc w:val="center"/>
      </w:pPr>
      <w:r w:rsidRPr="00545B26">
        <w:rPr>
          <w:b/>
          <w:bCs/>
        </w:rPr>
        <w:t>Figure 1</w:t>
      </w:r>
      <w:r>
        <w:rPr>
          <w:b/>
          <w:bCs/>
        </w:rPr>
        <w:t>2</w:t>
      </w:r>
      <w:r w:rsidRPr="00545B26">
        <w:rPr>
          <w:b/>
          <w:bCs/>
        </w:rPr>
        <w:t xml:space="preserve">. Total backoff and gating factors for </w:t>
      </w:r>
      <w:r>
        <w:rPr>
          <w:b/>
          <w:bCs/>
        </w:rPr>
        <w:t>2</w:t>
      </w:r>
      <w:r w:rsidRPr="00545B26">
        <w:rPr>
          <w:b/>
          <w:bCs/>
        </w:rPr>
        <w:t>0+</w:t>
      </w:r>
      <w:r>
        <w:rPr>
          <w:b/>
          <w:bCs/>
        </w:rPr>
        <w:t>2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1168D19" w14:textId="389B07A2" w:rsidR="00593AEE" w:rsidRDefault="000B7337" w:rsidP="00593AEE">
      <w:pPr>
        <w:pStyle w:val="Heading2"/>
      </w:pPr>
      <w:r>
        <w:t>3.</w:t>
      </w:r>
      <w:r w:rsidR="00593AEE">
        <w:t>6</w:t>
      </w:r>
      <w:r w:rsidR="00593AEE" w:rsidRPr="006376BE">
        <w:tab/>
      </w:r>
      <w:r w:rsidR="00593AEE">
        <w:t xml:space="preserve">BW_CA </w:t>
      </w:r>
      <w:r w:rsidR="00EA0331">
        <w:t>≈</w:t>
      </w:r>
      <w:r w:rsidR="00593AEE">
        <w:t xml:space="preserve"> 45 MHz</w:t>
      </w:r>
    </w:p>
    <w:p w14:paraId="74E49AE1" w14:textId="484407C1" w:rsidR="00593AEE" w:rsidRDefault="00464BAD" w:rsidP="006531E4">
      <w:r>
        <w:rPr>
          <w:noProof/>
        </w:rPr>
        <w:drawing>
          <wp:inline distT="0" distB="0" distL="0" distR="0" wp14:anchorId="366F2679" wp14:editId="6123BB55">
            <wp:extent cx="2996190" cy="2246381"/>
            <wp:effectExtent l="0" t="0" r="0" b="1905"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EA4C01" wp14:editId="5B72BAD9">
            <wp:extent cx="2996190" cy="2246381"/>
            <wp:effectExtent l="0" t="0" r="0" b="1905"/>
            <wp:docPr id="52" name="Picture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0990C" w14:textId="2CC9D751" w:rsidR="00270309" w:rsidRDefault="00545B26" w:rsidP="00545B26">
      <w:pPr>
        <w:jc w:val="center"/>
      </w:pPr>
      <w:r w:rsidRPr="00545B26">
        <w:rPr>
          <w:b/>
          <w:bCs/>
        </w:rPr>
        <w:t>Figure 1</w:t>
      </w:r>
      <w:r>
        <w:rPr>
          <w:b/>
          <w:bCs/>
        </w:rPr>
        <w:t>3</w:t>
      </w:r>
      <w:r w:rsidRPr="00545B26">
        <w:rPr>
          <w:b/>
          <w:bCs/>
        </w:rPr>
        <w:t>. Total backoff and gating factors for 1</w:t>
      </w:r>
      <w:r>
        <w:rPr>
          <w:b/>
          <w:bCs/>
        </w:rPr>
        <w:t>5</w:t>
      </w:r>
      <w:r w:rsidRPr="00545B26">
        <w:rPr>
          <w:b/>
          <w:bCs/>
        </w:rPr>
        <w:t>+</w:t>
      </w:r>
      <w:r>
        <w:rPr>
          <w:b/>
          <w:bCs/>
        </w:rPr>
        <w:t>3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759217A" w14:textId="1F530C1E" w:rsidR="00270309" w:rsidRDefault="00464BAD" w:rsidP="006531E4">
      <w:r>
        <w:rPr>
          <w:noProof/>
        </w:rPr>
        <w:lastRenderedPageBreak/>
        <w:drawing>
          <wp:inline distT="0" distB="0" distL="0" distR="0" wp14:anchorId="5125C028" wp14:editId="30499899">
            <wp:extent cx="2996190" cy="2246381"/>
            <wp:effectExtent l="0" t="0" r="0" b="1905"/>
            <wp:docPr id="54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049B90" wp14:editId="5BD0B3C9">
            <wp:extent cx="2996190" cy="2246381"/>
            <wp:effectExtent l="0" t="0" r="0" b="1905"/>
            <wp:docPr id="56" name="Picture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787A6" w14:textId="63B6A985" w:rsidR="00593AEE" w:rsidRDefault="00545B26" w:rsidP="006531E4">
      <w:r w:rsidRPr="00545B26">
        <w:rPr>
          <w:b/>
          <w:bCs/>
        </w:rPr>
        <w:t>Figure 1</w:t>
      </w:r>
      <w:r>
        <w:rPr>
          <w:b/>
          <w:bCs/>
        </w:rPr>
        <w:t>4</w:t>
      </w:r>
      <w:r w:rsidRPr="00545B26">
        <w:rPr>
          <w:b/>
          <w:bCs/>
        </w:rPr>
        <w:t xml:space="preserve">. Total backoff and gating factors for </w:t>
      </w:r>
      <w:r>
        <w:rPr>
          <w:b/>
          <w:bCs/>
        </w:rPr>
        <w:t>2</w:t>
      </w:r>
      <w:r w:rsidRPr="00545B26">
        <w:rPr>
          <w:b/>
          <w:bCs/>
        </w:rPr>
        <w:t>0+</w:t>
      </w:r>
      <w:r>
        <w:rPr>
          <w:b/>
          <w:bCs/>
        </w:rPr>
        <w:t>25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972BBC6" w14:textId="16257B0F" w:rsidR="00593AEE" w:rsidRDefault="000B7337" w:rsidP="00593AEE">
      <w:pPr>
        <w:pStyle w:val="Heading2"/>
      </w:pPr>
      <w:r>
        <w:t>3.</w:t>
      </w:r>
      <w:r w:rsidR="00593AEE">
        <w:t>7</w:t>
      </w:r>
      <w:r w:rsidR="00593AEE" w:rsidRPr="006376BE">
        <w:tab/>
      </w:r>
      <w:r w:rsidR="00593AEE">
        <w:t xml:space="preserve">BW_CA </w:t>
      </w:r>
      <w:r w:rsidR="00EA0331">
        <w:t>≈</w:t>
      </w:r>
      <w:r w:rsidR="00593AEE">
        <w:t xml:space="preserve"> 50 MHz</w:t>
      </w:r>
    </w:p>
    <w:p w14:paraId="1716316C" w14:textId="3324726A" w:rsidR="00593AEE" w:rsidRDefault="00464BAD" w:rsidP="006531E4">
      <w:r>
        <w:rPr>
          <w:noProof/>
        </w:rPr>
        <w:drawing>
          <wp:inline distT="0" distB="0" distL="0" distR="0" wp14:anchorId="4677F047" wp14:editId="0249A28C">
            <wp:extent cx="2996190" cy="2246381"/>
            <wp:effectExtent l="0" t="0" r="0" b="1905"/>
            <wp:docPr id="58" name="Picture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4628BF" wp14:editId="5695F1DD">
            <wp:extent cx="2996190" cy="2246381"/>
            <wp:effectExtent l="0" t="0" r="0" b="1905"/>
            <wp:docPr id="60" name="Picture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A3DB8" w14:textId="72B2BEFC" w:rsidR="00270309" w:rsidRDefault="00545B26" w:rsidP="00545B26">
      <w:pPr>
        <w:jc w:val="center"/>
      </w:pPr>
      <w:r w:rsidRPr="00545B26">
        <w:rPr>
          <w:b/>
          <w:bCs/>
        </w:rPr>
        <w:t>Figure 1</w:t>
      </w:r>
      <w:r>
        <w:rPr>
          <w:b/>
          <w:bCs/>
        </w:rPr>
        <w:t>5</w:t>
      </w:r>
      <w:r w:rsidRPr="00545B26">
        <w:rPr>
          <w:b/>
          <w:bCs/>
        </w:rPr>
        <w:t>. Total backoff and gating factors for 10+</w:t>
      </w:r>
      <w:r>
        <w:rPr>
          <w:b/>
          <w:bCs/>
        </w:rPr>
        <w:t>4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703443FC" w14:textId="5CDDDECF" w:rsidR="00270309" w:rsidRDefault="00464BAD" w:rsidP="006531E4">
      <w:r>
        <w:rPr>
          <w:noProof/>
        </w:rPr>
        <w:drawing>
          <wp:inline distT="0" distB="0" distL="0" distR="0" wp14:anchorId="1114F3AD" wp14:editId="6BD4F9E7">
            <wp:extent cx="2996190" cy="2246381"/>
            <wp:effectExtent l="0" t="0" r="0" b="1905"/>
            <wp:docPr id="62" name="Picture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B99B24" wp14:editId="59819C27">
            <wp:extent cx="2996190" cy="2246381"/>
            <wp:effectExtent l="0" t="0" r="0" b="1905"/>
            <wp:docPr id="64" name="Picture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DD62" w14:textId="4AF7C989" w:rsidR="00545B26" w:rsidRDefault="00545B26" w:rsidP="00545B26">
      <w:pPr>
        <w:jc w:val="center"/>
        <w:rPr>
          <w:b/>
          <w:bCs/>
        </w:rPr>
      </w:pPr>
      <w:r w:rsidRPr="00545B26">
        <w:rPr>
          <w:b/>
          <w:bCs/>
        </w:rPr>
        <w:t>Figure 1</w:t>
      </w:r>
      <w:r>
        <w:rPr>
          <w:b/>
          <w:bCs/>
        </w:rPr>
        <w:t>6</w:t>
      </w:r>
      <w:r w:rsidRPr="00545B26">
        <w:rPr>
          <w:b/>
          <w:bCs/>
        </w:rPr>
        <w:t xml:space="preserve">. Total backoff and gating factors for </w:t>
      </w:r>
      <w:r>
        <w:rPr>
          <w:b/>
          <w:bCs/>
        </w:rPr>
        <w:t>2</w:t>
      </w:r>
      <w:r w:rsidRPr="00545B26">
        <w:rPr>
          <w:b/>
          <w:bCs/>
        </w:rPr>
        <w:t>0+</w:t>
      </w:r>
      <w:r>
        <w:rPr>
          <w:b/>
          <w:bCs/>
        </w:rPr>
        <w:t>3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4953AC6" w14:textId="77777777" w:rsidR="000B7337" w:rsidRDefault="000B7337" w:rsidP="00E355CC">
      <w:pPr>
        <w:rPr>
          <w:b/>
          <w:bCs/>
          <w:i/>
          <w:iCs/>
        </w:rPr>
      </w:pPr>
    </w:p>
    <w:p w14:paraId="22F0EDE4" w14:textId="382F2B19" w:rsidR="00E355CC" w:rsidRPr="00E355CC" w:rsidRDefault="00E355CC" w:rsidP="00E355CC">
      <w:pPr>
        <w:rPr>
          <w:i/>
          <w:iCs/>
        </w:rPr>
      </w:pPr>
      <w:r w:rsidRPr="00E355CC">
        <w:rPr>
          <w:b/>
          <w:bCs/>
          <w:i/>
          <w:iCs/>
        </w:rPr>
        <w:t xml:space="preserve">Observation 1: </w:t>
      </w:r>
      <w:r w:rsidRPr="00E355CC">
        <w:rPr>
          <w:i/>
          <w:iCs/>
        </w:rPr>
        <w:t xml:space="preserve">Needed AMPR </w:t>
      </w:r>
      <w:r>
        <w:rPr>
          <w:i/>
          <w:iCs/>
        </w:rPr>
        <w:t xml:space="preserve">for contiguous allocations </w:t>
      </w:r>
      <w:r w:rsidRPr="00E355CC">
        <w:rPr>
          <w:i/>
          <w:iCs/>
        </w:rPr>
        <w:t>varies</w:t>
      </w:r>
      <w:r w:rsidR="00C74380">
        <w:rPr>
          <w:i/>
          <w:iCs/>
        </w:rPr>
        <w:t xml:space="preserve"> approximately</w:t>
      </w:r>
      <w:r w:rsidRPr="00E355CC">
        <w:rPr>
          <w:i/>
          <w:iCs/>
        </w:rPr>
        <w:t xml:space="preserve"> according to the overall BW_CA, independent of the constituent bandwidths.</w:t>
      </w:r>
    </w:p>
    <w:p w14:paraId="2D1CF2F6" w14:textId="4AA199A3" w:rsidR="00270309" w:rsidRDefault="00270309" w:rsidP="006531E4"/>
    <w:p w14:paraId="40BFB8B2" w14:textId="7B8A757B" w:rsidR="00270309" w:rsidRDefault="000B7337" w:rsidP="00270309">
      <w:pPr>
        <w:pStyle w:val="Heading1"/>
      </w:pPr>
      <w:r>
        <w:lastRenderedPageBreak/>
        <w:t>4</w:t>
      </w:r>
      <w:r w:rsidR="00270309">
        <w:tab/>
        <w:t>A-MPR Results for Non-Contiguous Allocations</w:t>
      </w:r>
    </w:p>
    <w:p w14:paraId="14A80DA6" w14:textId="42E46C61" w:rsidR="00270309" w:rsidRDefault="000B7337" w:rsidP="00270309">
      <w:pPr>
        <w:pStyle w:val="Heading2"/>
      </w:pPr>
      <w:r>
        <w:t>4.</w:t>
      </w:r>
      <w:r w:rsidR="00270309" w:rsidRPr="006376BE">
        <w:t>1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20 MHz</w:t>
      </w:r>
    </w:p>
    <w:p w14:paraId="0E205BC5" w14:textId="279C34F3" w:rsidR="00270309" w:rsidRDefault="00464BAD" w:rsidP="00F93A40">
      <w:pPr>
        <w:jc w:val="center"/>
      </w:pPr>
      <w:r>
        <w:rPr>
          <w:noProof/>
        </w:rPr>
        <w:drawing>
          <wp:inline distT="0" distB="0" distL="0" distR="0" wp14:anchorId="2EA8105E" wp14:editId="0088A192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D4C77" w14:textId="62CCAFC5" w:rsidR="00270309" w:rsidRDefault="00545B26" w:rsidP="00545B26">
      <w:pPr>
        <w:jc w:val="center"/>
      </w:pPr>
      <w:r w:rsidRPr="00545B26">
        <w:rPr>
          <w:b/>
          <w:bCs/>
        </w:rPr>
        <w:t>Figure 1</w:t>
      </w:r>
      <w:r w:rsidR="00F93A40">
        <w:rPr>
          <w:b/>
          <w:bCs/>
        </w:rPr>
        <w:t>7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10+10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1E1B380A" w14:textId="42B26976" w:rsidR="00270309" w:rsidRDefault="000B7337" w:rsidP="00270309">
      <w:pPr>
        <w:pStyle w:val="Heading2"/>
      </w:pPr>
      <w:r>
        <w:t>4.</w:t>
      </w:r>
      <w:r w:rsidR="00270309">
        <w:t>2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25 MHz</w:t>
      </w:r>
    </w:p>
    <w:p w14:paraId="1541A410" w14:textId="44010BC3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772D18DE" wp14:editId="18200578">
            <wp:extent cx="2996190" cy="2246381"/>
            <wp:effectExtent l="0" t="0" r="0" b="1905"/>
            <wp:docPr id="66" name="Pictur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FB7C8" w14:textId="06B3D83D" w:rsidR="00270309" w:rsidRPr="006531E4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1</w:t>
      </w:r>
      <w:r w:rsidR="00F93A40">
        <w:rPr>
          <w:b/>
          <w:bCs/>
        </w:rPr>
        <w:t>8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10+1</w:t>
      </w:r>
      <w:r>
        <w:rPr>
          <w:b/>
          <w:bCs/>
        </w:rPr>
        <w:t>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377B26AB" w14:textId="6A978A00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529617DD" wp14:editId="631E4868">
            <wp:extent cx="2996190" cy="2246381"/>
            <wp:effectExtent l="0" t="0" r="0" b="1905"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4B303" w14:textId="61E74F2B" w:rsidR="00545B26" w:rsidRDefault="00545B26" w:rsidP="00545B26">
      <w:pPr>
        <w:jc w:val="center"/>
      </w:pPr>
      <w:r w:rsidRPr="00545B26">
        <w:rPr>
          <w:b/>
          <w:bCs/>
        </w:rPr>
        <w:t>Figure 1</w:t>
      </w:r>
      <w:r w:rsidR="00F93A40">
        <w:rPr>
          <w:b/>
          <w:bCs/>
        </w:rPr>
        <w:t>9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</w:t>
      </w:r>
      <w:r>
        <w:rPr>
          <w:b/>
          <w:bCs/>
        </w:rPr>
        <w:t>5</w:t>
      </w:r>
      <w:r w:rsidRPr="00545B26">
        <w:rPr>
          <w:b/>
          <w:bCs/>
        </w:rPr>
        <w:t>+10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33F55C6" w14:textId="6BAF576A" w:rsidR="00270309" w:rsidRDefault="000B7337" w:rsidP="00270309">
      <w:pPr>
        <w:pStyle w:val="Heading2"/>
      </w:pPr>
      <w:r>
        <w:lastRenderedPageBreak/>
        <w:t>4.</w:t>
      </w:r>
      <w:r w:rsidR="00270309">
        <w:t>3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30 MHz</w:t>
      </w:r>
    </w:p>
    <w:p w14:paraId="2FCA516A" w14:textId="008B5E99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7DB8C4E2" wp14:editId="3465FFE0">
            <wp:extent cx="2996190" cy="2246381"/>
            <wp:effectExtent l="0" t="0" r="0" b="1905"/>
            <wp:docPr id="68" name="Picture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22A18" w14:textId="6768B60A" w:rsidR="00270309" w:rsidRDefault="00545B26" w:rsidP="00F93A40">
      <w:pPr>
        <w:jc w:val="center"/>
      </w:pPr>
      <w:r w:rsidRPr="00545B26">
        <w:rPr>
          <w:b/>
          <w:bCs/>
        </w:rPr>
        <w:t xml:space="preserve">Figure </w:t>
      </w:r>
      <w:r w:rsidR="00F93A40">
        <w:rPr>
          <w:b/>
          <w:bCs/>
        </w:rPr>
        <w:t>20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10+</w:t>
      </w:r>
      <w:r>
        <w:rPr>
          <w:b/>
          <w:bCs/>
        </w:rPr>
        <w:t>2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B35E2B8" w14:textId="4C9F2FC4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11F840BB" wp14:editId="7BD80731">
            <wp:extent cx="2996190" cy="2246381"/>
            <wp:effectExtent l="0" t="0" r="0" b="1905"/>
            <wp:docPr id="69" name="Picture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C6E23" w14:textId="5E2DF6F2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1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</w:t>
      </w:r>
      <w:r>
        <w:rPr>
          <w:b/>
          <w:bCs/>
        </w:rPr>
        <w:t>5</w:t>
      </w:r>
      <w:r w:rsidRPr="00545B26">
        <w:rPr>
          <w:b/>
          <w:bCs/>
        </w:rPr>
        <w:t>+1</w:t>
      </w:r>
      <w:r>
        <w:rPr>
          <w:b/>
          <w:bCs/>
        </w:rPr>
        <w:t>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246F90AC" w14:textId="09FEAB0A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09F457E2" wp14:editId="7DDC23E2">
            <wp:extent cx="2996190" cy="2246381"/>
            <wp:effectExtent l="0" t="0" r="0" b="1905"/>
            <wp:docPr id="70" name="Picture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83B96" w14:textId="30DB2E99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2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>
        <w:rPr>
          <w:b/>
          <w:bCs/>
        </w:rPr>
        <w:t>2</w:t>
      </w:r>
      <w:r w:rsidRPr="00545B26">
        <w:rPr>
          <w:b/>
          <w:bCs/>
        </w:rPr>
        <w:t>0+10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1A84CBF3" w14:textId="227B15F2" w:rsidR="00270309" w:rsidRDefault="000B7337" w:rsidP="00270309">
      <w:pPr>
        <w:pStyle w:val="Heading2"/>
      </w:pPr>
      <w:r>
        <w:lastRenderedPageBreak/>
        <w:t>4.</w:t>
      </w:r>
      <w:r w:rsidR="00270309">
        <w:t>4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35 MHz</w:t>
      </w:r>
    </w:p>
    <w:p w14:paraId="7390F720" w14:textId="0C701773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43403BCB" wp14:editId="1242AA40">
            <wp:extent cx="2996190" cy="2246381"/>
            <wp:effectExtent l="0" t="0" r="0" b="1905"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7619D" w14:textId="42C80B88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3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10+</w:t>
      </w:r>
      <w:r>
        <w:rPr>
          <w:b/>
          <w:bCs/>
        </w:rPr>
        <w:t>25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1F5CF713" w14:textId="6B3AB007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457FF34E" wp14:editId="58A5CD6D">
            <wp:extent cx="2996190" cy="2246381"/>
            <wp:effectExtent l="0" t="0" r="0" b="1905"/>
            <wp:docPr id="72" name="Pictur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39EB" w14:textId="38A199FE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4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</w:t>
      </w:r>
      <w:r>
        <w:rPr>
          <w:b/>
          <w:bCs/>
        </w:rPr>
        <w:t>5</w:t>
      </w:r>
      <w:r w:rsidRPr="00545B26">
        <w:rPr>
          <w:b/>
          <w:bCs/>
        </w:rPr>
        <w:t>+</w:t>
      </w:r>
      <w:r>
        <w:rPr>
          <w:b/>
          <w:bCs/>
        </w:rPr>
        <w:t>2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CBF24EE" w14:textId="3A5C7AFE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08E7366C" wp14:editId="291F800A">
            <wp:extent cx="2996190" cy="2246381"/>
            <wp:effectExtent l="0" t="0" r="0" b="1905"/>
            <wp:docPr id="73" name="Pictur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8D098" w14:textId="74426E50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5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>
        <w:rPr>
          <w:b/>
          <w:bCs/>
        </w:rPr>
        <w:t>2</w:t>
      </w:r>
      <w:r w:rsidRPr="00545B26">
        <w:rPr>
          <w:b/>
          <w:bCs/>
        </w:rPr>
        <w:t>0+1</w:t>
      </w:r>
      <w:r>
        <w:rPr>
          <w:b/>
          <w:bCs/>
        </w:rPr>
        <w:t>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5BF8AF27" w14:textId="4D4BEB90" w:rsidR="00270309" w:rsidRDefault="00270309" w:rsidP="00270309"/>
    <w:p w14:paraId="6E644C33" w14:textId="5D801CD1" w:rsidR="00270309" w:rsidRDefault="000B7337" w:rsidP="00270309">
      <w:pPr>
        <w:pStyle w:val="Heading2"/>
      </w:pPr>
      <w:r>
        <w:lastRenderedPageBreak/>
        <w:t>4.</w:t>
      </w:r>
      <w:r w:rsidR="00270309">
        <w:t>5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40 MHz</w:t>
      </w:r>
    </w:p>
    <w:p w14:paraId="18CC22FC" w14:textId="40602E6E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44E2085A" wp14:editId="2E674F18">
            <wp:extent cx="2996190" cy="2246381"/>
            <wp:effectExtent l="0" t="0" r="0" b="1905"/>
            <wp:docPr id="74" name="Pictur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74D43" w14:textId="0B262B56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6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10+</w:t>
      </w:r>
      <w:r>
        <w:rPr>
          <w:b/>
          <w:bCs/>
        </w:rPr>
        <w:t>3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955F7DA" w14:textId="064474F0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0B46D496" wp14:editId="37563737">
            <wp:extent cx="2996190" cy="2246381"/>
            <wp:effectExtent l="0" t="0" r="0" b="1905"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FA9DE" w14:textId="453D70B2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7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</w:t>
      </w:r>
      <w:r>
        <w:rPr>
          <w:b/>
          <w:bCs/>
        </w:rPr>
        <w:t>5</w:t>
      </w:r>
      <w:r w:rsidRPr="00545B26">
        <w:rPr>
          <w:b/>
          <w:bCs/>
        </w:rPr>
        <w:t>+</w:t>
      </w:r>
      <w:r>
        <w:rPr>
          <w:b/>
          <w:bCs/>
        </w:rPr>
        <w:t>25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92B0748" w14:textId="39F3EAE5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5D8728AF" wp14:editId="2530A515">
            <wp:extent cx="2996190" cy="2246381"/>
            <wp:effectExtent l="0" t="0" r="0" b="1905"/>
            <wp:docPr id="76" name="Picture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A5627" w14:textId="1D8978D7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8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>
        <w:rPr>
          <w:b/>
          <w:bCs/>
        </w:rPr>
        <w:t>20</w:t>
      </w:r>
      <w:r w:rsidRPr="00545B26">
        <w:rPr>
          <w:b/>
          <w:bCs/>
        </w:rPr>
        <w:t>+</w:t>
      </w:r>
      <w:r>
        <w:rPr>
          <w:b/>
          <w:bCs/>
        </w:rPr>
        <w:t>2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6322D300" w14:textId="6CED93F2" w:rsidR="00270309" w:rsidRDefault="000B7337" w:rsidP="00270309">
      <w:pPr>
        <w:pStyle w:val="Heading2"/>
      </w:pPr>
      <w:r>
        <w:lastRenderedPageBreak/>
        <w:t>4.</w:t>
      </w:r>
      <w:r w:rsidR="00270309">
        <w:t>6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45 MHz</w:t>
      </w:r>
    </w:p>
    <w:p w14:paraId="4A058795" w14:textId="16BCC226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6270FAED" wp14:editId="23574F1C">
            <wp:extent cx="2996190" cy="2246381"/>
            <wp:effectExtent l="0" t="0" r="0" b="1905"/>
            <wp:docPr id="77" name="Picture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DD3A2" w14:textId="60C5E449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="00F93A40">
        <w:rPr>
          <w:b/>
          <w:bCs/>
        </w:rPr>
        <w:t>9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</w:t>
      </w:r>
      <w:r>
        <w:rPr>
          <w:b/>
          <w:bCs/>
        </w:rPr>
        <w:t>5</w:t>
      </w:r>
      <w:r w:rsidRPr="00545B26">
        <w:rPr>
          <w:b/>
          <w:bCs/>
        </w:rPr>
        <w:t>+</w:t>
      </w:r>
      <w:r>
        <w:rPr>
          <w:b/>
          <w:bCs/>
        </w:rPr>
        <w:t>3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1C6FAAD8" w14:textId="0D4EF1B6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289B8EFD" wp14:editId="72C93867">
            <wp:extent cx="2996190" cy="2246381"/>
            <wp:effectExtent l="0" t="0" r="0" b="1905"/>
            <wp:docPr id="78" name="Pictur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3B0A0" w14:textId="2BB11E1F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 w:rsidR="00F93A40">
        <w:rPr>
          <w:b/>
          <w:bCs/>
        </w:rPr>
        <w:t>30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>
        <w:rPr>
          <w:b/>
          <w:bCs/>
        </w:rPr>
        <w:t>20</w:t>
      </w:r>
      <w:r w:rsidRPr="00545B26">
        <w:rPr>
          <w:b/>
          <w:bCs/>
        </w:rPr>
        <w:t>+</w:t>
      </w:r>
      <w:r>
        <w:rPr>
          <w:b/>
          <w:bCs/>
        </w:rPr>
        <w:t>25</w:t>
      </w:r>
      <w:r w:rsidRPr="00545B26">
        <w:rPr>
          <w:b/>
          <w:bCs/>
        </w:rPr>
        <w:t xml:space="preserve">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4894B66F" w14:textId="65C80817" w:rsidR="00270309" w:rsidRDefault="000B7337" w:rsidP="00270309">
      <w:pPr>
        <w:pStyle w:val="Heading2"/>
      </w:pPr>
      <w:r>
        <w:t>4.</w:t>
      </w:r>
      <w:r w:rsidR="00270309">
        <w:t>7</w:t>
      </w:r>
      <w:r w:rsidR="00270309" w:rsidRPr="006376BE">
        <w:tab/>
      </w:r>
      <w:r w:rsidR="00270309">
        <w:t xml:space="preserve">BW_CA </w:t>
      </w:r>
      <w:r w:rsidR="00EA0331">
        <w:t>≈</w:t>
      </w:r>
      <w:r w:rsidR="00270309">
        <w:t xml:space="preserve"> 50 MHz</w:t>
      </w:r>
    </w:p>
    <w:p w14:paraId="0C27A5A2" w14:textId="4D62411F" w:rsidR="00270309" w:rsidRDefault="009159AA" w:rsidP="00F93A40">
      <w:pPr>
        <w:jc w:val="center"/>
      </w:pPr>
      <w:r>
        <w:rPr>
          <w:noProof/>
        </w:rPr>
        <w:drawing>
          <wp:inline distT="0" distB="0" distL="0" distR="0" wp14:anchorId="4D691030" wp14:editId="529ED7AE">
            <wp:extent cx="2996190" cy="2246381"/>
            <wp:effectExtent l="0" t="0" r="0" b="1905"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19265" w14:textId="79B6680F" w:rsidR="00545B26" w:rsidRDefault="00545B26" w:rsidP="00545B26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3</w:t>
      </w:r>
      <w:r w:rsidR="00F93A40">
        <w:rPr>
          <w:b/>
          <w:bCs/>
        </w:rPr>
        <w:t>1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 w:rsidRPr="00545B26">
        <w:rPr>
          <w:b/>
          <w:bCs/>
        </w:rPr>
        <w:t>10+</w:t>
      </w:r>
      <w:r w:rsidR="00F93A40">
        <w:rPr>
          <w:b/>
          <w:bCs/>
        </w:rPr>
        <w:t>4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609B5B6B" w14:textId="21B667D2" w:rsidR="00270309" w:rsidRDefault="009159AA" w:rsidP="00F93A40">
      <w:pPr>
        <w:jc w:val="center"/>
      </w:pPr>
      <w:r>
        <w:rPr>
          <w:noProof/>
        </w:rPr>
        <w:lastRenderedPageBreak/>
        <w:drawing>
          <wp:inline distT="0" distB="0" distL="0" distR="0" wp14:anchorId="6DB9A932" wp14:editId="069CCF11">
            <wp:extent cx="2996190" cy="2246381"/>
            <wp:effectExtent l="0" t="0" r="0" b="1905"/>
            <wp:docPr id="80" name="Picture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6CB21" w14:textId="0349232E" w:rsidR="00F93A40" w:rsidRDefault="00F93A40" w:rsidP="00F93A40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32</w:t>
      </w:r>
      <w:r w:rsidRPr="00545B26">
        <w:rPr>
          <w:b/>
          <w:bCs/>
        </w:rPr>
        <w:t xml:space="preserve">. </w:t>
      </w:r>
      <w:r w:rsidR="00464BAD">
        <w:rPr>
          <w:b/>
          <w:bCs/>
        </w:rPr>
        <w:t>Total backoff for</w:t>
      </w:r>
      <w:r>
        <w:rPr>
          <w:b/>
          <w:bCs/>
        </w:rPr>
        <w:t>2</w:t>
      </w:r>
      <w:r w:rsidRPr="00545B26">
        <w:rPr>
          <w:b/>
          <w:bCs/>
        </w:rPr>
        <w:t>0+</w:t>
      </w:r>
      <w:r>
        <w:rPr>
          <w:b/>
          <w:bCs/>
        </w:rPr>
        <w:t>3</w:t>
      </w:r>
      <w:r w:rsidRPr="00545B26">
        <w:rPr>
          <w:b/>
          <w:bCs/>
        </w:rPr>
        <w:t>0 MHz CA with 0 Hz offset from</w:t>
      </w:r>
      <w:r>
        <w:rPr>
          <w:b/>
          <w:bCs/>
        </w:rPr>
        <w:t xml:space="preserve"> the</w:t>
      </w:r>
      <w:r w:rsidRPr="00545B26">
        <w:rPr>
          <w:b/>
          <w:bCs/>
        </w:rPr>
        <w:t xml:space="preserve"> top edge of n7.</w:t>
      </w:r>
    </w:p>
    <w:p w14:paraId="04151765" w14:textId="77777777" w:rsidR="000B7337" w:rsidRDefault="000B7337" w:rsidP="00545B26">
      <w:pPr>
        <w:rPr>
          <w:b/>
          <w:bCs/>
          <w:i/>
          <w:iCs/>
        </w:rPr>
      </w:pPr>
    </w:p>
    <w:p w14:paraId="00A433F3" w14:textId="4A88FB14" w:rsidR="00545B26" w:rsidRPr="00E355CC" w:rsidRDefault="00545B26" w:rsidP="00545B26">
      <w:pPr>
        <w:rPr>
          <w:i/>
          <w:iCs/>
        </w:rPr>
      </w:pPr>
      <w:r w:rsidRPr="00E355CC">
        <w:rPr>
          <w:b/>
          <w:bCs/>
          <w:i/>
          <w:iCs/>
        </w:rPr>
        <w:t xml:space="preserve">Observation </w:t>
      </w:r>
      <w:r>
        <w:rPr>
          <w:b/>
          <w:bCs/>
          <w:i/>
          <w:iCs/>
        </w:rPr>
        <w:t>2</w:t>
      </w:r>
      <w:r w:rsidRPr="00E355CC">
        <w:rPr>
          <w:b/>
          <w:bCs/>
          <w:i/>
          <w:iCs/>
        </w:rPr>
        <w:t xml:space="preserve">: </w:t>
      </w:r>
      <w:r w:rsidRPr="00E355CC">
        <w:rPr>
          <w:i/>
          <w:iCs/>
        </w:rPr>
        <w:t xml:space="preserve">Needed AMPR </w:t>
      </w:r>
      <w:r>
        <w:rPr>
          <w:i/>
          <w:iCs/>
        </w:rPr>
        <w:t xml:space="preserve">for </w:t>
      </w:r>
      <w:proofErr w:type="spellStart"/>
      <w:r>
        <w:rPr>
          <w:i/>
          <w:iCs/>
        </w:rPr>
        <w:t>non.contiguous</w:t>
      </w:r>
      <w:proofErr w:type="spellEnd"/>
      <w:r>
        <w:rPr>
          <w:i/>
          <w:iCs/>
        </w:rPr>
        <w:t xml:space="preserve"> allocations </w:t>
      </w:r>
      <w:r w:rsidRPr="00E355CC">
        <w:rPr>
          <w:i/>
          <w:iCs/>
        </w:rPr>
        <w:t xml:space="preserve">varies </w:t>
      </w:r>
      <w:r w:rsidR="00C74380">
        <w:rPr>
          <w:i/>
          <w:iCs/>
        </w:rPr>
        <w:t>approximately</w:t>
      </w:r>
      <w:r w:rsidR="00C74380" w:rsidRPr="00E355CC">
        <w:rPr>
          <w:i/>
          <w:iCs/>
        </w:rPr>
        <w:t xml:space="preserve"> </w:t>
      </w:r>
      <w:r w:rsidRPr="00E355CC">
        <w:rPr>
          <w:i/>
          <w:iCs/>
        </w:rPr>
        <w:t>according to the overall BW_CA, independent of the constituent bandwidths.</w:t>
      </w:r>
    </w:p>
    <w:p w14:paraId="68C9214B" w14:textId="77777777" w:rsidR="00270309" w:rsidRPr="00270309" w:rsidRDefault="00270309" w:rsidP="00270309"/>
    <w:p w14:paraId="7B845ED2" w14:textId="6B5532CD" w:rsidR="008D3AD6" w:rsidRDefault="000B7337" w:rsidP="008D3AD6">
      <w:pPr>
        <w:pStyle w:val="Heading1"/>
      </w:pPr>
      <w:r>
        <w:t>5</w:t>
      </w:r>
      <w:r w:rsidR="008D3AD6">
        <w:tab/>
        <w:t>Conclusion</w:t>
      </w:r>
    </w:p>
    <w:p w14:paraId="179B88A4" w14:textId="3FDA393A" w:rsidR="00947B31" w:rsidRDefault="00947B31" w:rsidP="00947B31">
      <w:r>
        <w:t xml:space="preserve">We presented simulated A-MPR results for </w:t>
      </w:r>
      <w:r w:rsidRPr="00EA0331">
        <w:t>CA_n7B</w:t>
      </w:r>
      <w:r>
        <w:t>.</w:t>
      </w:r>
    </w:p>
    <w:p w14:paraId="5798BD00" w14:textId="73A723E3" w:rsidR="00545B26" w:rsidRDefault="00545B26" w:rsidP="00545B26">
      <w:pPr>
        <w:rPr>
          <w:i/>
          <w:iCs/>
        </w:rPr>
      </w:pPr>
      <w:r w:rsidRPr="00E355CC">
        <w:rPr>
          <w:b/>
          <w:bCs/>
          <w:i/>
          <w:iCs/>
        </w:rPr>
        <w:t xml:space="preserve">Observation 1: </w:t>
      </w:r>
      <w:r w:rsidRPr="00E355CC">
        <w:rPr>
          <w:i/>
          <w:iCs/>
        </w:rPr>
        <w:t xml:space="preserve">Needed AMPR </w:t>
      </w:r>
      <w:r>
        <w:rPr>
          <w:i/>
          <w:iCs/>
        </w:rPr>
        <w:t xml:space="preserve">for contiguous allocations </w:t>
      </w:r>
      <w:r w:rsidRPr="00E355CC">
        <w:rPr>
          <w:i/>
          <w:iCs/>
        </w:rPr>
        <w:t xml:space="preserve">varies </w:t>
      </w:r>
      <w:r w:rsidR="00C74380">
        <w:rPr>
          <w:i/>
          <w:iCs/>
        </w:rPr>
        <w:t>approximately</w:t>
      </w:r>
      <w:r w:rsidR="00C74380" w:rsidRPr="00E355CC">
        <w:rPr>
          <w:i/>
          <w:iCs/>
        </w:rPr>
        <w:t xml:space="preserve"> </w:t>
      </w:r>
      <w:r w:rsidRPr="00E355CC">
        <w:rPr>
          <w:i/>
          <w:iCs/>
        </w:rPr>
        <w:t>according to the overall BW_CA, independent of the constituent bandwidths.</w:t>
      </w:r>
    </w:p>
    <w:p w14:paraId="656099D1" w14:textId="42AB65E9" w:rsidR="00545B26" w:rsidRPr="00E355CC" w:rsidRDefault="00545B26" w:rsidP="00545B26">
      <w:pPr>
        <w:rPr>
          <w:i/>
          <w:iCs/>
        </w:rPr>
      </w:pPr>
      <w:r w:rsidRPr="00E355CC">
        <w:rPr>
          <w:b/>
          <w:bCs/>
          <w:i/>
          <w:iCs/>
        </w:rPr>
        <w:t xml:space="preserve">Observation </w:t>
      </w:r>
      <w:r>
        <w:rPr>
          <w:b/>
          <w:bCs/>
          <w:i/>
          <w:iCs/>
        </w:rPr>
        <w:t>2</w:t>
      </w:r>
      <w:r w:rsidRPr="00E355CC">
        <w:rPr>
          <w:b/>
          <w:bCs/>
          <w:i/>
          <w:iCs/>
        </w:rPr>
        <w:t xml:space="preserve">: </w:t>
      </w:r>
      <w:r w:rsidRPr="00E355CC">
        <w:rPr>
          <w:i/>
          <w:iCs/>
        </w:rPr>
        <w:t xml:space="preserve">Needed AMPR </w:t>
      </w:r>
      <w:r>
        <w:rPr>
          <w:i/>
          <w:iCs/>
        </w:rPr>
        <w:t xml:space="preserve">for non-contiguous allocations </w:t>
      </w:r>
      <w:r w:rsidRPr="00E355CC">
        <w:rPr>
          <w:i/>
          <w:iCs/>
        </w:rPr>
        <w:t xml:space="preserve">varies </w:t>
      </w:r>
      <w:r w:rsidR="00C74380">
        <w:rPr>
          <w:i/>
          <w:iCs/>
        </w:rPr>
        <w:t>approximately</w:t>
      </w:r>
      <w:r w:rsidR="00C74380" w:rsidRPr="00E355CC">
        <w:rPr>
          <w:i/>
          <w:iCs/>
        </w:rPr>
        <w:t xml:space="preserve"> </w:t>
      </w:r>
      <w:r w:rsidRPr="00E355CC">
        <w:rPr>
          <w:i/>
          <w:iCs/>
        </w:rPr>
        <w:t>according to the overall BW_CA, independent of the constituent bandwidths.</w:t>
      </w:r>
    </w:p>
    <w:p w14:paraId="561E3900" w14:textId="6C24D245" w:rsidR="00165DA2" w:rsidRDefault="000B7337" w:rsidP="00165DA2">
      <w:pPr>
        <w:pStyle w:val="Heading1"/>
      </w:pPr>
      <w:r>
        <w:t>6</w:t>
      </w:r>
      <w:r w:rsidR="00165DA2">
        <w:tab/>
        <w:t>Reference</w:t>
      </w:r>
    </w:p>
    <w:p w14:paraId="0328C645" w14:textId="25AF022C" w:rsidR="008D3AD6" w:rsidRPr="008D3AD6" w:rsidRDefault="00165DA2" w:rsidP="008D3AD6">
      <w:r>
        <w:t>[1]</w:t>
      </w:r>
      <w:r w:rsidR="00947B31">
        <w:tab/>
      </w:r>
      <w:r w:rsidR="00947B31">
        <w:tab/>
        <w:t>TS 38.101-1 “User Equipment (UE) radio transmission and reception; Part 1: Range 1 Standalone,” 3GPP</w:t>
      </w:r>
    </w:p>
    <w:sectPr w:rsidR="008D3AD6" w:rsidRPr="008D3AD6" w:rsidSect="00532474"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36574D" w14:textId="77777777" w:rsidR="00800388" w:rsidRDefault="00800388" w:rsidP="002B3503">
      <w:pPr>
        <w:spacing w:after="0"/>
      </w:pPr>
      <w:r>
        <w:separator/>
      </w:r>
    </w:p>
  </w:endnote>
  <w:endnote w:type="continuationSeparator" w:id="0">
    <w:p w14:paraId="113D5C20" w14:textId="77777777" w:rsidR="00800388" w:rsidRDefault="00800388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67ABC4" w14:textId="77777777" w:rsidR="00800388" w:rsidRDefault="00800388" w:rsidP="002B3503">
      <w:pPr>
        <w:spacing w:after="0"/>
      </w:pPr>
      <w:r>
        <w:separator/>
      </w:r>
    </w:p>
  </w:footnote>
  <w:footnote w:type="continuationSeparator" w:id="0">
    <w:p w14:paraId="713D52A4" w14:textId="77777777" w:rsidR="00800388" w:rsidRDefault="00800388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91F0B"/>
    <w:rsid w:val="000A42E4"/>
    <w:rsid w:val="000A6473"/>
    <w:rsid w:val="000B4E56"/>
    <w:rsid w:val="000B5E8E"/>
    <w:rsid w:val="000B7337"/>
    <w:rsid w:val="000B7507"/>
    <w:rsid w:val="000F2546"/>
    <w:rsid w:val="000F50EC"/>
    <w:rsid w:val="00101626"/>
    <w:rsid w:val="00111B4F"/>
    <w:rsid w:val="00131B06"/>
    <w:rsid w:val="001364A1"/>
    <w:rsid w:val="0015000E"/>
    <w:rsid w:val="00152947"/>
    <w:rsid w:val="00160C85"/>
    <w:rsid w:val="0016131F"/>
    <w:rsid w:val="0016339D"/>
    <w:rsid w:val="00165DA2"/>
    <w:rsid w:val="001953B8"/>
    <w:rsid w:val="001A37B5"/>
    <w:rsid w:val="001B77A6"/>
    <w:rsid w:val="001C2855"/>
    <w:rsid w:val="001F083D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F6A38"/>
    <w:rsid w:val="00331118"/>
    <w:rsid w:val="0034274F"/>
    <w:rsid w:val="00347DEA"/>
    <w:rsid w:val="003777FE"/>
    <w:rsid w:val="0042109F"/>
    <w:rsid w:val="00426A90"/>
    <w:rsid w:val="0043450E"/>
    <w:rsid w:val="004353CD"/>
    <w:rsid w:val="00453BA5"/>
    <w:rsid w:val="00454E53"/>
    <w:rsid w:val="00464BAD"/>
    <w:rsid w:val="00470375"/>
    <w:rsid w:val="0047269F"/>
    <w:rsid w:val="00482477"/>
    <w:rsid w:val="00491386"/>
    <w:rsid w:val="00493B83"/>
    <w:rsid w:val="00494F18"/>
    <w:rsid w:val="004A41DA"/>
    <w:rsid w:val="004C0103"/>
    <w:rsid w:val="004C58F9"/>
    <w:rsid w:val="004D0C67"/>
    <w:rsid w:val="004D38A8"/>
    <w:rsid w:val="004D3D81"/>
    <w:rsid w:val="004E4BF3"/>
    <w:rsid w:val="00532474"/>
    <w:rsid w:val="00545B26"/>
    <w:rsid w:val="00553FC9"/>
    <w:rsid w:val="00560A63"/>
    <w:rsid w:val="00564B2E"/>
    <w:rsid w:val="0056504C"/>
    <w:rsid w:val="00566E4B"/>
    <w:rsid w:val="00570B14"/>
    <w:rsid w:val="00593AEE"/>
    <w:rsid w:val="00594743"/>
    <w:rsid w:val="005A4AB9"/>
    <w:rsid w:val="005B2640"/>
    <w:rsid w:val="005C48EA"/>
    <w:rsid w:val="005F6CE3"/>
    <w:rsid w:val="00602EB6"/>
    <w:rsid w:val="00606EF4"/>
    <w:rsid w:val="00614533"/>
    <w:rsid w:val="006376BE"/>
    <w:rsid w:val="00641C2E"/>
    <w:rsid w:val="00641E1F"/>
    <w:rsid w:val="006531E4"/>
    <w:rsid w:val="00664DF6"/>
    <w:rsid w:val="006919C7"/>
    <w:rsid w:val="006A3399"/>
    <w:rsid w:val="006A6B9C"/>
    <w:rsid w:val="006C198A"/>
    <w:rsid w:val="006C6840"/>
    <w:rsid w:val="006E7DBE"/>
    <w:rsid w:val="00726265"/>
    <w:rsid w:val="00734EBD"/>
    <w:rsid w:val="007A0711"/>
    <w:rsid w:val="007B2B10"/>
    <w:rsid w:val="007B2E62"/>
    <w:rsid w:val="007D20DF"/>
    <w:rsid w:val="007E0B9E"/>
    <w:rsid w:val="00800388"/>
    <w:rsid w:val="008236E4"/>
    <w:rsid w:val="00850296"/>
    <w:rsid w:val="00860A01"/>
    <w:rsid w:val="008A4493"/>
    <w:rsid w:val="008B10F5"/>
    <w:rsid w:val="008D3AD6"/>
    <w:rsid w:val="008E41BB"/>
    <w:rsid w:val="008E57B1"/>
    <w:rsid w:val="0091383D"/>
    <w:rsid w:val="009159AA"/>
    <w:rsid w:val="00940559"/>
    <w:rsid w:val="00947B31"/>
    <w:rsid w:val="00996062"/>
    <w:rsid w:val="009B1E68"/>
    <w:rsid w:val="00A2770A"/>
    <w:rsid w:val="00A451E8"/>
    <w:rsid w:val="00A51ACB"/>
    <w:rsid w:val="00A6018C"/>
    <w:rsid w:val="00A7317E"/>
    <w:rsid w:val="00AB24AA"/>
    <w:rsid w:val="00AE3616"/>
    <w:rsid w:val="00AE6327"/>
    <w:rsid w:val="00AF7CB0"/>
    <w:rsid w:val="00B4385F"/>
    <w:rsid w:val="00B65B59"/>
    <w:rsid w:val="00B7292B"/>
    <w:rsid w:val="00BA7DDF"/>
    <w:rsid w:val="00BC764C"/>
    <w:rsid w:val="00BF4B17"/>
    <w:rsid w:val="00BF6CAC"/>
    <w:rsid w:val="00C07117"/>
    <w:rsid w:val="00C21554"/>
    <w:rsid w:val="00C3512C"/>
    <w:rsid w:val="00C74380"/>
    <w:rsid w:val="00C81190"/>
    <w:rsid w:val="00CA324A"/>
    <w:rsid w:val="00CB50D4"/>
    <w:rsid w:val="00CF138C"/>
    <w:rsid w:val="00CF4404"/>
    <w:rsid w:val="00D275CC"/>
    <w:rsid w:val="00D31141"/>
    <w:rsid w:val="00D602F1"/>
    <w:rsid w:val="00D767C4"/>
    <w:rsid w:val="00D77CF5"/>
    <w:rsid w:val="00DC1586"/>
    <w:rsid w:val="00E33B68"/>
    <w:rsid w:val="00E355CC"/>
    <w:rsid w:val="00E402BB"/>
    <w:rsid w:val="00E962C5"/>
    <w:rsid w:val="00EA0331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93A40"/>
    <w:rsid w:val="00F97D64"/>
    <w:rsid w:val="00FD085A"/>
    <w:rsid w:val="00FD3526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53FC9"/>
    <w:rPr>
      <w:b/>
    </w:rPr>
  </w:style>
  <w:style w:type="paragraph" w:customStyle="1" w:styleId="TAC">
    <w:name w:val="TAC"/>
    <w:basedOn w:val="TAL"/>
    <w:link w:val="TACChar"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oter" Target="footer1.xml"/><Relationship Id="rId61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header" Target="header2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12</Pages>
  <Words>555</Words>
  <Characters>4496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3</cp:revision>
  <cp:lastPrinted>1899-12-31T22:00:00Z</cp:lastPrinted>
  <dcterms:created xsi:type="dcterms:W3CDTF">2020-08-07T10:56:00Z</dcterms:created>
  <dcterms:modified xsi:type="dcterms:W3CDTF">2020-08-07T10:56:00Z</dcterms:modified>
</cp:coreProperties>
</file>